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14EFC" w14:textId="384435C3" w:rsidR="00BA00AB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SCAMSTON</w:t>
      </w:r>
      <w:r>
        <w:rPr>
          <w:rFonts w:ascii="Times New Roman" w:hAnsi="Times New Roman" w:cs="Times New Roman"/>
          <w:sz w:val="24"/>
          <w:szCs w:val="24"/>
        </w:rPr>
        <w:t xml:space="preserve">     (d.ca.1405)</w:t>
      </w:r>
    </w:p>
    <w:p w14:paraId="2BCF3EB3" w14:textId="0C9BDB86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2416DA2" w14:textId="3317C468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D69A7B" w14:textId="10F12C37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9F10E" w14:textId="548C2E41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Apr.1405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p.145)</w:t>
      </w:r>
    </w:p>
    <w:p w14:paraId="20D7565F" w14:textId="00193D6D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639F0" w14:textId="7DF9A6FE" w:rsid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8860F2" w14:textId="0560C82B" w:rsidR="00B8179A" w:rsidRPr="00B8179A" w:rsidRDefault="00B817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2022</w:t>
      </w:r>
    </w:p>
    <w:sectPr w:rsidR="00B8179A" w:rsidRPr="00B817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BD4FC" w14:textId="77777777" w:rsidR="00B8179A" w:rsidRDefault="00B8179A" w:rsidP="009139A6">
      <w:r>
        <w:separator/>
      </w:r>
    </w:p>
  </w:endnote>
  <w:endnote w:type="continuationSeparator" w:id="0">
    <w:p w14:paraId="4561CB7E" w14:textId="77777777" w:rsidR="00B8179A" w:rsidRDefault="00B817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6D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AB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18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CFB951" w14:textId="77777777" w:rsidR="00B8179A" w:rsidRDefault="00B8179A" w:rsidP="009139A6">
      <w:r>
        <w:separator/>
      </w:r>
    </w:p>
  </w:footnote>
  <w:footnote w:type="continuationSeparator" w:id="0">
    <w:p w14:paraId="707D4257" w14:textId="77777777" w:rsidR="00B8179A" w:rsidRDefault="00B817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2FF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E87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7DD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79A"/>
    <w:rsid w:val="000666E0"/>
    <w:rsid w:val="002510B7"/>
    <w:rsid w:val="005C130B"/>
    <w:rsid w:val="00826F5C"/>
    <w:rsid w:val="009139A6"/>
    <w:rsid w:val="009448BB"/>
    <w:rsid w:val="00A3176C"/>
    <w:rsid w:val="00AE65F8"/>
    <w:rsid w:val="00B8179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BB423"/>
  <w15:chartTrackingRefBased/>
  <w15:docId w15:val="{EA33A687-2FA7-4D1A-9A46-7BD3CDD8C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2022-02-12T19:05:00Z</dcterms:created>
  <dcterms:modified xsi:type="dcterms:W3CDTF">2022-02-12T19:10:00Z</dcterms:modified>
</cp:coreProperties>
</file>